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FC7E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FUNKE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AEB1676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Knapton, Norfolk. Butcher.</w:t>
      </w:r>
    </w:p>
    <w:p w14:paraId="47C9788B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2257DF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91C4A8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Ony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Robert Stone of</w:t>
      </w:r>
    </w:p>
    <w:p w14:paraId="42320ED0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Alby(q.v.),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East Ruston(q.v.)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Thurkeld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156F1ABB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Postwick11(q.v.).</w:t>
      </w:r>
    </w:p>
    <w:p w14:paraId="62613141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5AB62BB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F76AC9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88C77" w14:textId="77777777" w:rsidR="00DD6C1F" w:rsidRDefault="00DD6C1F" w:rsidP="00DD6C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July 2022</w:t>
      </w:r>
    </w:p>
    <w:p w14:paraId="6649B9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EE67" w14:textId="77777777" w:rsidR="00DD6C1F" w:rsidRDefault="00DD6C1F" w:rsidP="009139A6">
      <w:r>
        <w:separator/>
      </w:r>
    </w:p>
  </w:endnote>
  <w:endnote w:type="continuationSeparator" w:id="0">
    <w:p w14:paraId="1CE907FC" w14:textId="77777777" w:rsidR="00DD6C1F" w:rsidRDefault="00DD6C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4B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23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710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BD940" w14:textId="77777777" w:rsidR="00DD6C1F" w:rsidRDefault="00DD6C1F" w:rsidP="009139A6">
      <w:r>
        <w:separator/>
      </w:r>
    </w:p>
  </w:footnote>
  <w:footnote w:type="continuationSeparator" w:id="0">
    <w:p w14:paraId="621BF45A" w14:textId="77777777" w:rsidR="00DD6C1F" w:rsidRDefault="00DD6C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EDD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D5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56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C1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6C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7E8B1"/>
  <w15:chartTrackingRefBased/>
  <w15:docId w15:val="{F18744DE-A95C-43E8-BFA0-FBC3947C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6C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2022-10-21T15:04:00Z</dcterms:created>
  <dcterms:modified xsi:type="dcterms:W3CDTF">2022-10-21T15:05:00Z</dcterms:modified>
</cp:coreProperties>
</file>